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FA29AD" w14:textId="77777777" w:rsidR="00F90831" w:rsidRDefault="00F90831" w:rsidP="00F908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KYTLEY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fl.1439)</w:t>
      </w:r>
    </w:p>
    <w:p w14:paraId="531DD9EB" w14:textId="77777777" w:rsidR="00F90831" w:rsidRDefault="00F90831" w:rsidP="00F908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Spurrier.</w:t>
      </w:r>
    </w:p>
    <w:p w14:paraId="3B3DE0D1" w14:textId="77777777" w:rsidR="00F90831" w:rsidRDefault="00F90831" w:rsidP="00F90831">
      <w:pPr>
        <w:pStyle w:val="NoSpacing"/>
        <w:rPr>
          <w:rFonts w:cs="Times New Roman"/>
          <w:szCs w:val="24"/>
        </w:rPr>
      </w:pPr>
    </w:p>
    <w:p w14:paraId="4FE6809A" w14:textId="77777777" w:rsidR="00F90831" w:rsidRDefault="00F90831" w:rsidP="00F90831">
      <w:pPr>
        <w:pStyle w:val="NoSpacing"/>
        <w:rPr>
          <w:rFonts w:cs="Times New Roman"/>
          <w:szCs w:val="24"/>
        </w:rPr>
      </w:pPr>
    </w:p>
    <w:p w14:paraId="58E06325" w14:textId="77777777" w:rsidR="00F90831" w:rsidRDefault="00F90831" w:rsidP="00F908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9 May1439</w:t>
      </w:r>
      <w:r>
        <w:rPr>
          <w:rFonts w:cs="Times New Roman"/>
          <w:szCs w:val="24"/>
        </w:rPr>
        <w:tab/>
        <w:t xml:space="preserve">Walter </w:t>
      </w:r>
      <w:proofErr w:type="spellStart"/>
      <w:r>
        <w:rPr>
          <w:rFonts w:cs="Times New Roman"/>
          <w:szCs w:val="24"/>
        </w:rPr>
        <w:t>Gorsen</w:t>
      </w:r>
      <w:proofErr w:type="spellEnd"/>
      <w:r>
        <w:rPr>
          <w:rFonts w:cs="Times New Roman"/>
          <w:szCs w:val="24"/>
        </w:rPr>
        <w:t xml:space="preserve"> of Devonshire(q.v.) brought a plaint of a debt of £10</w:t>
      </w:r>
    </w:p>
    <w:p w14:paraId="33485C0F" w14:textId="77777777" w:rsidR="00F90831" w:rsidRDefault="00F90831" w:rsidP="00F908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him.      (T.N.A. ref. C 131/64/18)</w:t>
      </w:r>
    </w:p>
    <w:p w14:paraId="7A006836" w14:textId="77777777" w:rsidR="00F90831" w:rsidRDefault="00F90831" w:rsidP="00F90831">
      <w:pPr>
        <w:pStyle w:val="NoSpacing"/>
        <w:rPr>
          <w:rFonts w:cs="Times New Roman"/>
          <w:szCs w:val="24"/>
        </w:rPr>
      </w:pPr>
    </w:p>
    <w:p w14:paraId="7CAAEBBB" w14:textId="77777777" w:rsidR="00F90831" w:rsidRDefault="00F90831" w:rsidP="00F90831">
      <w:pPr>
        <w:pStyle w:val="NoSpacing"/>
        <w:rPr>
          <w:rFonts w:cs="Times New Roman"/>
          <w:szCs w:val="24"/>
        </w:rPr>
      </w:pPr>
    </w:p>
    <w:p w14:paraId="4422588C" w14:textId="77777777" w:rsidR="00F90831" w:rsidRDefault="00F90831" w:rsidP="00F9083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May 2024</w:t>
      </w:r>
    </w:p>
    <w:p w14:paraId="0FC1C12A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54E956" w14:textId="77777777" w:rsidR="00F90831" w:rsidRDefault="00F90831" w:rsidP="009139A6">
      <w:r>
        <w:separator/>
      </w:r>
    </w:p>
  </w:endnote>
  <w:endnote w:type="continuationSeparator" w:id="0">
    <w:p w14:paraId="049E7110" w14:textId="77777777" w:rsidR="00F90831" w:rsidRDefault="00F908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B790E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9D3AC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C936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582D5C" w14:textId="77777777" w:rsidR="00F90831" w:rsidRDefault="00F90831" w:rsidP="009139A6">
      <w:r>
        <w:separator/>
      </w:r>
    </w:p>
  </w:footnote>
  <w:footnote w:type="continuationSeparator" w:id="0">
    <w:p w14:paraId="6173B5A9" w14:textId="77777777" w:rsidR="00F90831" w:rsidRDefault="00F908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D01A0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D559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6A8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831"/>
    <w:rsid w:val="000666E0"/>
    <w:rsid w:val="002510B7"/>
    <w:rsid w:val="00270799"/>
    <w:rsid w:val="0039151A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90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85429"/>
  <w15:chartTrackingRefBased/>
  <w15:docId w15:val="{B3DB2A24-C7F2-4EC6-AD5A-A3A8ADD92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2024-05-30T10:41:00Z</dcterms:created>
  <dcterms:modified xsi:type="dcterms:W3CDTF">2024-05-30T10:41:00Z</dcterms:modified>
</cp:coreProperties>
</file>